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E1572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E15729" w:rsidRDefault="0081531C" w:rsidP="00E15729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E15729">
        <w:rPr>
          <w:rFonts w:ascii="TH SarabunPSK" w:hAnsi="TH SarabunPSK" w:cs="TH SarabunPSK"/>
          <w:sz w:val="30"/>
          <w:szCs w:val="30"/>
          <w:cs/>
        </w:rPr>
        <w:tab/>
      </w:r>
      <w:r w:rsidR="00876C97">
        <w:rPr>
          <w:rFonts w:ascii="TH SarabunPSK" w:hAnsi="TH SarabunPSK" w:cs="TH SarabunPSK"/>
          <w:sz w:val="30"/>
          <w:szCs w:val="30"/>
          <w:cs/>
        </w:rPr>
        <w:t>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F5729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FF5729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3B412E" w:rsidTr="00FF5729">
        <w:trPr>
          <w:trHeight w:val="679"/>
        </w:trPr>
        <w:tc>
          <w:tcPr>
            <w:tcW w:w="3710" w:type="dxa"/>
          </w:tcPr>
          <w:p w:rsidR="004125F7" w:rsidRPr="003B412E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(ภายในหรือภายนอก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  <w:r w:rsidR="00F01F4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การให้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3B412E" w:rsidRDefault="00D51FAE" w:rsidP="00E15729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FF572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</w:t>
            </w:r>
            <w:r w:rsidR="00E1572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3B412E" w:rsidRDefault="00C10B90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41" w:type="dxa"/>
          </w:tcPr>
          <w:p w:rsidR="004125F7" w:rsidRDefault="00C10B90" w:rsidP="004125F7">
            <w:pPr>
              <w:jc w:val="center"/>
              <w:rPr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4</w:t>
            </w:r>
          </w:p>
        </w:tc>
        <w:tc>
          <w:tcPr>
            <w:tcW w:w="1275" w:type="dxa"/>
          </w:tcPr>
          <w:p w:rsidR="004125F7" w:rsidRDefault="00C10B90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F449B5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bookmarkStart w:id="0" w:name="_GoBack"/>
      <w:bookmarkEnd w:id="0"/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6FD" w:rsidRDefault="00AE06FD">
      <w:r>
        <w:separator/>
      </w:r>
    </w:p>
  </w:endnote>
  <w:endnote w:type="continuationSeparator" w:id="0">
    <w:p w:rsidR="00AE06FD" w:rsidRDefault="00AE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6FD" w:rsidRDefault="00AE06FD">
      <w:r>
        <w:separator/>
      </w:r>
    </w:p>
  </w:footnote>
  <w:footnote w:type="continuationSeparator" w:id="0">
    <w:p w:rsidR="00AE06FD" w:rsidRDefault="00AE0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10B9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10B9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76C6"/>
    <w:rsid w:val="00326426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5719"/>
    <w:rsid w:val="00846D3E"/>
    <w:rsid w:val="008611A5"/>
    <w:rsid w:val="008641F1"/>
    <w:rsid w:val="00873E82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E06FD"/>
    <w:rsid w:val="00AF24D3"/>
    <w:rsid w:val="00AF274B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0B90"/>
    <w:rsid w:val="00C148B8"/>
    <w:rsid w:val="00C30715"/>
    <w:rsid w:val="00C44E71"/>
    <w:rsid w:val="00C55FFC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07AD6"/>
    <w:rsid w:val="00E13E33"/>
    <w:rsid w:val="00E15729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449B5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BE350-A44B-4BF8-B2D8-C3F0CD59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29</cp:revision>
  <cp:lastPrinted>2015-01-19T07:15:00Z</cp:lastPrinted>
  <dcterms:created xsi:type="dcterms:W3CDTF">2017-01-06T01:59:00Z</dcterms:created>
  <dcterms:modified xsi:type="dcterms:W3CDTF">2018-02-01T04:16:00Z</dcterms:modified>
</cp:coreProperties>
</file>